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40F" w:rsidRPr="00552B53" w:rsidRDefault="00DF240F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DF240F" w:rsidRDefault="00DF240F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ГУЩИНСКАЯ СЕЛЬСКАЯ </w:t>
      </w:r>
      <w:r w:rsidRPr="00552B53">
        <w:rPr>
          <w:b w:val="0"/>
          <w:sz w:val="28"/>
          <w:szCs w:val="28"/>
        </w:rPr>
        <w:t>АДМИНИСТРАЦИЯ</w:t>
      </w:r>
    </w:p>
    <w:p w:rsidR="00DF240F" w:rsidRPr="00552B53" w:rsidRDefault="00DF240F" w:rsidP="004A2CEA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</w:t>
      </w: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БРЯНСКОЙ ОБЛАСТИ</w:t>
      </w:r>
    </w:p>
    <w:p w:rsidR="00DF240F" w:rsidRDefault="00DF240F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DF240F" w:rsidRDefault="00DF240F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DF240F" w:rsidRPr="00552B53" w:rsidRDefault="00DF240F" w:rsidP="00692EFD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ПОСТАНОВЛЕНИЕ</w:t>
      </w:r>
    </w:p>
    <w:p w:rsidR="00DF240F" w:rsidRDefault="00DF240F" w:rsidP="00692EFD">
      <w:pPr>
        <w:pStyle w:val="ConsPlusTitle"/>
        <w:widowControl/>
        <w:rPr>
          <w:b w:val="0"/>
          <w:sz w:val="28"/>
          <w:szCs w:val="28"/>
        </w:rPr>
      </w:pPr>
    </w:p>
    <w:p w:rsidR="00DF240F" w:rsidRDefault="00DF240F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 31  .07. 2019г.</w:t>
      </w:r>
      <w:bookmarkStart w:id="0" w:name="_GoBack"/>
      <w:bookmarkEnd w:id="0"/>
      <w:r>
        <w:rPr>
          <w:b w:val="0"/>
          <w:sz w:val="28"/>
          <w:szCs w:val="28"/>
        </w:rPr>
        <w:t xml:space="preserve">    № 25  </w:t>
      </w:r>
    </w:p>
    <w:p w:rsidR="00DF240F" w:rsidRDefault="00DF240F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п. Первомайский</w:t>
      </w:r>
    </w:p>
    <w:p w:rsidR="00DF240F" w:rsidRDefault="00DF240F" w:rsidP="00692EFD">
      <w:pPr>
        <w:pStyle w:val="ConsPlusTitle"/>
        <w:widowControl/>
        <w:rPr>
          <w:b w:val="0"/>
          <w:sz w:val="28"/>
          <w:szCs w:val="28"/>
        </w:rPr>
      </w:pPr>
    </w:p>
    <w:p w:rsidR="00DF240F" w:rsidRDefault="00DF240F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 внесении изменения в Постановление</w:t>
      </w:r>
    </w:p>
    <w:p w:rsidR="00DF240F" w:rsidRPr="005E2ACF" w:rsidRDefault="00DF240F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Гущинской сельской администрации</w:t>
      </w:r>
    </w:p>
    <w:p w:rsidR="00DF240F" w:rsidRDefault="00DF240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</w:p>
    <w:p w:rsidR="00DF240F" w:rsidRDefault="00DF240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DF240F" w:rsidRDefault="00DF240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DF240F" w:rsidRDefault="00DF240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Гущинского сельского поселения</w:t>
      </w:r>
    </w:p>
    <w:p w:rsidR="00DF240F" w:rsidRDefault="00DF240F" w:rsidP="00E73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Почепского района» </w:t>
      </w:r>
      <w:r w:rsidRPr="005E2ACF">
        <w:rPr>
          <w:rFonts w:ascii="Times New Roman" w:hAnsi="Times New Roman"/>
          <w:sz w:val="28"/>
          <w:szCs w:val="28"/>
        </w:rPr>
        <w:t>(201</w:t>
      </w:r>
      <w:r>
        <w:rPr>
          <w:rFonts w:ascii="Times New Roman" w:hAnsi="Times New Roman"/>
          <w:sz w:val="28"/>
          <w:szCs w:val="28"/>
        </w:rPr>
        <w:t>9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21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</w:p>
    <w:p w:rsidR="00DF240F" w:rsidRDefault="00DF240F" w:rsidP="00E73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34 от 29.12.2018 года, № 9 от 26.03.2019 года»</w:t>
      </w:r>
    </w:p>
    <w:p w:rsidR="00DF240F" w:rsidRDefault="00DF240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240F" w:rsidRDefault="00DF240F" w:rsidP="005D052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89688D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>с Бюджетным Кодексом Российской Федерации,  Постановлением Гущинской сельской администрации Почепского района от 30.10.2017 № 26а «Об утверждении порядка разработки, реализации и оценки эффективности муниципальных и ведомственных целевых программ Гущинского сельского поселения Почепского района,</w:t>
      </w:r>
    </w:p>
    <w:p w:rsidR="00DF240F" w:rsidRDefault="00DF240F" w:rsidP="005D052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DF240F" w:rsidRDefault="00DF240F" w:rsidP="00422F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изменения в муниципальную  программу  «Реализация полномочий</w:t>
      </w:r>
    </w:p>
    <w:p w:rsidR="00DF240F" w:rsidRDefault="00DF240F" w:rsidP="00422F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органа местного самоуправления Гущинского сельского поселения Почепского района» </w:t>
      </w:r>
      <w:r w:rsidRPr="005E2ACF">
        <w:rPr>
          <w:rFonts w:ascii="Times New Roman" w:hAnsi="Times New Roman"/>
          <w:sz w:val="28"/>
          <w:szCs w:val="28"/>
        </w:rPr>
        <w:t>(201</w:t>
      </w:r>
      <w:r>
        <w:rPr>
          <w:rFonts w:ascii="Times New Roman" w:hAnsi="Times New Roman"/>
          <w:sz w:val="28"/>
          <w:szCs w:val="28"/>
        </w:rPr>
        <w:t>9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21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утвержденную постановлением Гущинской сельской администрации от 29.12.2018 года № 34, от 26.03.2019 года № 9 и изложить в новой редакции.</w:t>
      </w:r>
    </w:p>
    <w:p w:rsidR="00DF240F" w:rsidRDefault="00DF240F" w:rsidP="00E61D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2.Опубликовать настоящее постановление согласно действующему законодательству.</w:t>
      </w:r>
    </w:p>
    <w:p w:rsidR="00DF240F" w:rsidRDefault="00DF240F" w:rsidP="00E61DF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Контроль за исполнением постановления оставляю за собой. </w:t>
      </w:r>
    </w:p>
    <w:p w:rsidR="00DF240F" w:rsidRDefault="00DF240F" w:rsidP="00E61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240F" w:rsidRDefault="00DF240F" w:rsidP="00E61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240F" w:rsidRDefault="00DF240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240F" w:rsidRDefault="00DF240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240F" w:rsidRDefault="00DF240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240F" w:rsidRDefault="00DF240F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240F" w:rsidRDefault="00DF240F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Глава поселения           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Ю.Н. Торопынин </w:t>
      </w:r>
    </w:p>
    <w:sectPr w:rsidR="00DF240F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41EE1"/>
    <w:rsid w:val="0008653C"/>
    <w:rsid w:val="000B03EE"/>
    <w:rsid w:val="000B7A14"/>
    <w:rsid w:val="000E5BD6"/>
    <w:rsid w:val="001068C4"/>
    <w:rsid w:val="00125FE6"/>
    <w:rsid w:val="00147B56"/>
    <w:rsid w:val="001545C3"/>
    <w:rsid w:val="00184C69"/>
    <w:rsid w:val="001A0044"/>
    <w:rsid w:val="001C407A"/>
    <w:rsid w:val="001C4C0F"/>
    <w:rsid w:val="001E2AA5"/>
    <w:rsid w:val="001F3118"/>
    <w:rsid w:val="001F4E04"/>
    <w:rsid w:val="002365F7"/>
    <w:rsid w:val="00245A2A"/>
    <w:rsid w:val="00261823"/>
    <w:rsid w:val="002B3A1A"/>
    <w:rsid w:val="002E4C97"/>
    <w:rsid w:val="003274FC"/>
    <w:rsid w:val="00342815"/>
    <w:rsid w:val="003560D5"/>
    <w:rsid w:val="00395672"/>
    <w:rsid w:val="003B7D97"/>
    <w:rsid w:val="004123EB"/>
    <w:rsid w:val="00422F2F"/>
    <w:rsid w:val="00423AF2"/>
    <w:rsid w:val="004328E1"/>
    <w:rsid w:val="00463FD3"/>
    <w:rsid w:val="0049727D"/>
    <w:rsid w:val="004A2CEA"/>
    <w:rsid w:val="004B1260"/>
    <w:rsid w:val="004B3BAD"/>
    <w:rsid w:val="004B74D2"/>
    <w:rsid w:val="00503A5E"/>
    <w:rsid w:val="00520AD7"/>
    <w:rsid w:val="00543DB5"/>
    <w:rsid w:val="00552B53"/>
    <w:rsid w:val="00554793"/>
    <w:rsid w:val="0058406B"/>
    <w:rsid w:val="005910F1"/>
    <w:rsid w:val="00591D0A"/>
    <w:rsid w:val="00591E7B"/>
    <w:rsid w:val="00594A4E"/>
    <w:rsid w:val="005C2ECD"/>
    <w:rsid w:val="005C7A53"/>
    <w:rsid w:val="005D0525"/>
    <w:rsid w:val="005D2319"/>
    <w:rsid w:val="005E2ACF"/>
    <w:rsid w:val="00602AF2"/>
    <w:rsid w:val="006328AA"/>
    <w:rsid w:val="0065775E"/>
    <w:rsid w:val="00682778"/>
    <w:rsid w:val="006834CA"/>
    <w:rsid w:val="00684787"/>
    <w:rsid w:val="0068570B"/>
    <w:rsid w:val="00692EFD"/>
    <w:rsid w:val="00695801"/>
    <w:rsid w:val="006C7F7F"/>
    <w:rsid w:val="006D7D41"/>
    <w:rsid w:val="006F158A"/>
    <w:rsid w:val="006F25E0"/>
    <w:rsid w:val="007336D6"/>
    <w:rsid w:val="00745255"/>
    <w:rsid w:val="00760D88"/>
    <w:rsid w:val="00767297"/>
    <w:rsid w:val="00776D38"/>
    <w:rsid w:val="007A2763"/>
    <w:rsid w:val="008039E5"/>
    <w:rsid w:val="00811DB4"/>
    <w:rsid w:val="00846C68"/>
    <w:rsid w:val="0085424C"/>
    <w:rsid w:val="00877EB7"/>
    <w:rsid w:val="0089688D"/>
    <w:rsid w:val="008C747D"/>
    <w:rsid w:val="008E728A"/>
    <w:rsid w:val="008F11A9"/>
    <w:rsid w:val="00932AD4"/>
    <w:rsid w:val="0094648A"/>
    <w:rsid w:val="00950682"/>
    <w:rsid w:val="00954457"/>
    <w:rsid w:val="009B1033"/>
    <w:rsid w:val="009B517A"/>
    <w:rsid w:val="009C7D82"/>
    <w:rsid w:val="009D2E0F"/>
    <w:rsid w:val="00A17267"/>
    <w:rsid w:val="00A272E4"/>
    <w:rsid w:val="00A620AD"/>
    <w:rsid w:val="00A8717F"/>
    <w:rsid w:val="00A94E2B"/>
    <w:rsid w:val="00A96579"/>
    <w:rsid w:val="00AA0C32"/>
    <w:rsid w:val="00AA32CA"/>
    <w:rsid w:val="00AD5EC2"/>
    <w:rsid w:val="00AE549F"/>
    <w:rsid w:val="00B042A0"/>
    <w:rsid w:val="00B05EAB"/>
    <w:rsid w:val="00B163E0"/>
    <w:rsid w:val="00B233AC"/>
    <w:rsid w:val="00B27F5F"/>
    <w:rsid w:val="00B87B37"/>
    <w:rsid w:val="00B87FEA"/>
    <w:rsid w:val="00BA4470"/>
    <w:rsid w:val="00BB11F7"/>
    <w:rsid w:val="00BF21F0"/>
    <w:rsid w:val="00BF3769"/>
    <w:rsid w:val="00BF3E41"/>
    <w:rsid w:val="00BF5DBC"/>
    <w:rsid w:val="00C24FC6"/>
    <w:rsid w:val="00C358B0"/>
    <w:rsid w:val="00C56360"/>
    <w:rsid w:val="00C8240E"/>
    <w:rsid w:val="00C8449E"/>
    <w:rsid w:val="00C934B0"/>
    <w:rsid w:val="00CA62F7"/>
    <w:rsid w:val="00CB0098"/>
    <w:rsid w:val="00CC0FCA"/>
    <w:rsid w:val="00D04116"/>
    <w:rsid w:val="00D24B30"/>
    <w:rsid w:val="00D64B4D"/>
    <w:rsid w:val="00DB4A7B"/>
    <w:rsid w:val="00DF240F"/>
    <w:rsid w:val="00E61DF0"/>
    <w:rsid w:val="00E73488"/>
    <w:rsid w:val="00E9616F"/>
    <w:rsid w:val="00F01C8F"/>
    <w:rsid w:val="00F064DB"/>
    <w:rsid w:val="00F2196D"/>
    <w:rsid w:val="00F21D9D"/>
    <w:rsid w:val="00F44910"/>
    <w:rsid w:val="00F67E0C"/>
    <w:rsid w:val="00FA70D7"/>
    <w:rsid w:val="00FB471B"/>
    <w:rsid w:val="00FD4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45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692EF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Normal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192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371</TotalTime>
  <Pages>1</Pages>
  <Words>194</Words>
  <Characters>1110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Proba</cp:lastModifiedBy>
  <cp:revision>65</cp:revision>
  <cp:lastPrinted>2017-11-16T09:35:00Z</cp:lastPrinted>
  <dcterms:created xsi:type="dcterms:W3CDTF">2017-01-20T07:31:00Z</dcterms:created>
  <dcterms:modified xsi:type="dcterms:W3CDTF">2019-08-05T06:24:00Z</dcterms:modified>
</cp:coreProperties>
</file>